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8E" w:rsidRDefault="00AE6C8E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TOKER</w:t>
      </w:r>
      <w:r>
        <w:rPr>
          <w:rFonts w:ascii="Times New Roman" w:hAnsi="Times New Roman" w:cs="Times New Roman"/>
          <w:sz w:val="24"/>
          <w:szCs w:val="24"/>
        </w:rPr>
        <w:t xml:space="preserve">      (fl.1427)</w:t>
      </w:r>
    </w:p>
    <w:p w:rsidR="00AE6C8E" w:rsidRDefault="008314E0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Cowick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:rsidR="00AE6C8E" w:rsidRDefault="00AE6C8E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6C8E" w:rsidRDefault="00AE6C8E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6DA7" w:rsidRDefault="00896DA7" w:rsidP="00896DA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11031F" w:rsidRDefault="00896DA7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  <w:bookmarkStart w:id="0" w:name="_GoBack"/>
      <w:bookmarkEnd w:id="0"/>
    </w:p>
    <w:p w:rsidR="00AE6C8E" w:rsidRDefault="00AE6C8E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sub-deacon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Devon, by the Bishop.</w:t>
      </w:r>
    </w:p>
    <w:p w:rsidR="00AE6C8E" w:rsidRDefault="00AE6C8E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pp.106-7)</w:t>
      </w:r>
    </w:p>
    <w:p w:rsidR="008314E0" w:rsidRDefault="008314E0" w:rsidP="008314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same place by the Bishop. (ibid.p.108)</w:t>
      </w:r>
    </w:p>
    <w:p w:rsidR="0057732F" w:rsidRDefault="0057732F" w:rsidP="0057732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57732F" w:rsidRDefault="0057732F" w:rsidP="005773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p.115)</w:t>
      </w:r>
    </w:p>
    <w:p w:rsidR="0057732F" w:rsidRDefault="0057732F" w:rsidP="008314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6C8E" w:rsidRDefault="00AE6C8E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14E0" w:rsidRDefault="008314E0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2016</w:t>
      </w:r>
    </w:p>
    <w:p w:rsidR="0057732F" w:rsidRPr="00AE6C8E" w:rsidRDefault="0057732F" w:rsidP="00AE6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2016</w:t>
      </w:r>
    </w:p>
    <w:sectPr w:rsidR="0057732F" w:rsidRPr="00AE6C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C8E" w:rsidRDefault="00AE6C8E" w:rsidP="00E71FC3">
      <w:pPr>
        <w:spacing w:after="0" w:line="240" w:lineRule="auto"/>
      </w:pPr>
      <w:r>
        <w:separator/>
      </w:r>
    </w:p>
  </w:endnote>
  <w:endnote w:type="continuationSeparator" w:id="0">
    <w:p w:rsidR="00AE6C8E" w:rsidRDefault="00AE6C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C8E" w:rsidRDefault="00AE6C8E" w:rsidP="00E71FC3">
      <w:pPr>
        <w:spacing w:after="0" w:line="240" w:lineRule="auto"/>
      </w:pPr>
      <w:r>
        <w:separator/>
      </w:r>
    </w:p>
  </w:footnote>
  <w:footnote w:type="continuationSeparator" w:id="0">
    <w:p w:rsidR="00AE6C8E" w:rsidRDefault="00AE6C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C8E"/>
    <w:rsid w:val="0011031F"/>
    <w:rsid w:val="0057732F"/>
    <w:rsid w:val="008314E0"/>
    <w:rsid w:val="00896DA7"/>
    <w:rsid w:val="00AB52E8"/>
    <w:rsid w:val="00AE6C8E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FE809"/>
  <w15:chartTrackingRefBased/>
  <w15:docId w15:val="{89C9199E-80E7-418A-BA8D-1FBC9DE65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2016-04-19T13:54:00Z</dcterms:created>
  <dcterms:modified xsi:type="dcterms:W3CDTF">2016-10-25T07:44:00Z</dcterms:modified>
</cp:coreProperties>
</file>